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62A5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62A5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62A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62A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62A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62A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62A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62A50" w:rsidRPr="00062A50">
          <w:rPr>
            <w:b w:val="0"/>
          </w:rPr>
          <w:t xml:space="preserve"> 11091/</w:t>
        </w:r>
        <w:r w:rsidR="00062A50">
          <w:t xml:space="preserve">034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62A50" w:rsidP="00232C8F">
            <w:r>
              <w:t>Кухонный рабочий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62A50" w:rsidP="00232C8F">
            <w:r>
              <w:t>13249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62A50" w:rsidRPr="00062A50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62A50" w:rsidRPr="00062A50">
          <w:rPr>
            <w:rStyle w:val="aa"/>
          </w:rPr>
          <w:t>5;</w:t>
        </w:r>
        <w:r w:rsidR="00062A50" w:rsidRPr="00062A50">
          <w:rPr>
            <w:u w:val="single"/>
          </w:rPr>
          <w:t xml:space="preserve">  11091/034, 11091/034-1А (11091/034), 11091/034-2А (11091/034), 11091/034-3А (11091/034), 11091/034-4А (11091/034)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62A50" w:rsidRPr="00062A50">
          <w:rPr>
            <w:u w:val="single"/>
          </w:rPr>
  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62A5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62A50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62A50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62A5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62A5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62A50" w:rsidP="00C31869">
            <w:pPr>
              <w:jc w:val="center"/>
            </w:pPr>
            <w:r>
              <w:t>002-979-352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062A50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62A50" w:rsidRDefault="00062A50" w:rsidP="00C31869">
            <w:pPr>
              <w:jc w:val="center"/>
            </w:pPr>
            <w:r>
              <w:t>014-300-414 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A50" w:rsidRPr="003947ED" w:rsidRDefault="00062A50" w:rsidP="00AD14A4">
            <w:pPr>
              <w:rPr>
                <w:rStyle w:val="a7"/>
              </w:rPr>
            </w:pPr>
          </w:p>
        </w:tc>
      </w:tr>
      <w:tr w:rsidR="00062A50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62A50" w:rsidRDefault="00062A50" w:rsidP="00C31869">
            <w:pPr>
              <w:jc w:val="center"/>
            </w:pPr>
            <w:r>
              <w:t>079-303-561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A50" w:rsidRPr="003947ED" w:rsidRDefault="00062A50" w:rsidP="00AD14A4">
            <w:pPr>
              <w:rPr>
                <w:rStyle w:val="a7"/>
              </w:rPr>
            </w:pPr>
          </w:p>
        </w:tc>
      </w:tr>
      <w:tr w:rsidR="00062A50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62A50" w:rsidRDefault="00062A50" w:rsidP="00C31869">
            <w:pPr>
              <w:jc w:val="center"/>
            </w:pPr>
            <w:r>
              <w:t>154-006-182 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A50" w:rsidRPr="003947ED" w:rsidRDefault="00062A50" w:rsidP="00AD14A4">
            <w:pPr>
              <w:rPr>
                <w:rStyle w:val="a7"/>
              </w:rPr>
            </w:pPr>
          </w:p>
        </w:tc>
      </w:tr>
      <w:tr w:rsidR="00062A50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62A50" w:rsidRDefault="00062A50" w:rsidP="00C31869">
            <w:pPr>
              <w:jc w:val="center"/>
            </w:pPr>
            <w:r>
              <w:t>009-069-796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A50" w:rsidRPr="003947ED" w:rsidRDefault="00062A50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62A50" w:rsidRPr="00062A50">
          <w:rPr>
            <w:rStyle w:val="aa"/>
          </w:rPr>
          <w:t xml:space="preserve"> Картофелечистка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62A50" w:rsidRPr="00062A50">
          <w:rPr>
            <w:rStyle w:val="aa"/>
          </w:rPr>
          <w:t xml:space="preserve"> Пищевые продукты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62A5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62A5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62A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62A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62A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62A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62A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62A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62A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62A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62A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62A5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950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1.3.3.; прил.2, п. 15.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26D88" w:rsidRPr="00426D88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нет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426D88" w:rsidRPr="00426D88">
          <w:rPr>
            <w:i/>
            <w:u w:val="single"/>
          </w:rPr>
          <w:tab/>
          <w:t>   </w:t>
        </w:r>
        <w:r w:rsidR="00426D88" w:rsidRPr="00426D88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426D88" w:rsidRPr="00426D8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26D88" w:rsidRPr="00426D88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62A5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62A5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62A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62A50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62A5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62A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09507D" w:rsidTr="0009507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09507D" w:rsidRDefault="0009507D" w:rsidP="003C5C39">
            <w:pPr>
              <w:pStyle w:val="a8"/>
            </w:pPr>
            <w:r w:rsidRPr="0009507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09507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09507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09507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09507D" w:rsidRDefault="0009507D" w:rsidP="003C5C39">
            <w:pPr>
              <w:pStyle w:val="a8"/>
            </w:pPr>
            <w:r w:rsidRPr="0009507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09507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09507D" w:rsidRDefault="00426D88" w:rsidP="003C5C39">
            <w:pPr>
              <w:pStyle w:val="a8"/>
            </w:pPr>
            <w:r>
              <w:t>24.11.2016</w:t>
            </w:r>
          </w:p>
        </w:tc>
      </w:tr>
      <w:tr w:rsidR="00EF07A3" w:rsidRPr="0009507D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09507D" w:rsidRDefault="0009507D" w:rsidP="003C5C39">
            <w:pPr>
              <w:pStyle w:val="a8"/>
              <w:rPr>
                <w:b/>
                <w:vertAlign w:val="superscript"/>
              </w:rPr>
            </w:pPr>
            <w:r w:rsidRPr="000950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09507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09507D" w:rsidRDefault="0009507D" w:rsidP="00EF07A3">
            <w:pPr>
              <w:pStyle w:val="a8"/>
              <w:rPr>
                <w:b/>
                <w:vertAlign w:val="superscript"/>
              </w:rPr>
            </w:pPr>
            <w:r w:rsidRPr="000950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09507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09507D" w:rsidRDefault="0009507D" w:rsidP="00EF07A3">
            <w:pPr>
              <w:pStyle w:val="a8"/>
              <w:rPr>
                <w:b/>
                <w:vertAlign w:val="superscript"/>
              </w:rPr>
            </w:pPr>
            <w:r w:rsidRPr="0009507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09507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09507D" w:rsidRDefault="0009507D" w:rsidP="00EF07A3">
            <w:pPr>
              <w:pStyle w:val="a8"/>
              <w:rPr>
                <w:vertAlign w:val="superscript"/>
              </w:rPr>
            </w:pPr>
            <w:r w:rsidRPr="0009507D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62A50" w:rsidP="004E51DC">
            <w:pPr>
              <w:pStyle w:val="a8"/>
            </w:pPr>
            <w:r>
              <w:t>Дрозденко Любовь Викторовна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062A5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  <w:r>
              <w:t>Алешина Татьяна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  <w:r>
              <w:t>Шибанова Катарина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  <w:r>
              <w:t>Иванкина Инна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  <w:r>
              <w:t>Молодцова  Вера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A50" w:rsidRPr="00062A50" w:rsidRDefault="00062A50" w:rsidP="004E51DC">
            <w:pPr>
              <w:pStyle w:val="a8"/>
            </w:pPr>
          </w:p>
        </w:tc>
      </w:tr>
      <w:tr w:rsidR="00062A50" w:rsidRPr="00062A50" w:rsidTr="00062A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A50" w:rsidRPr="00062A50" w:rsidRDefault="00062A50" w:rsidP="00EF07A3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A50" w:rsidRPr="00062A50" w:rsidRDefault="00062A50" w:rsidP="004E51DC">
            <w:pPr>
              <w:pStyle w:val="a8"/>
              <w:rPr>
                <w:vertAlign w:val="superscript"/>
              </w:rPr>
            </w:pPr>
            <w:r w:rsidRPr="00062A50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07D" w:rsidRDefault="0009507D" w:rsidP="0076042D">
      <w:pPr>
        <w:pStyle w:val="a9"/>
      </w:pPr>
      <w:r>
        <w:separator/>
      </w:r>
    </w:p>
  </w:endnote>
  <w:endnote w:type="continuationSeparator" w:id="0">
    <w:p w:rsidR="0009507D" w:rsidRDefault="0009507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62A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256A27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256A27" w:rsidRPr="00C31869">
            <w:rPr>
              <w:rStyle w:val="ad"/>
              <w:sz w:val="20"/>
              <w:szCs w:val="20"/>
            </w:rPr>
            <w:fldChar w:fldCharType="separate"/>
          </w:r>
          <w:r w:rsidR="00062A50">
            <w:rPr>
              <w:rStyle w:val="ad"/>
              <w:noProof/>
              <w:sz w:val="20"/>
              <w:szCs w:val="20"/>
            </w:rPr>
            <w:t>1</w:t>
          </w:r>
          <w:r w:rsidR="00256A27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62A50" w:rsidRPr="00062A5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07D" w:rsidRDefault="0009507D" w:rsidP="0076042D">
      <w:pPr>
        <w:pStyle w:val="a9"/>
      </w:pPr>
      <w:r>
        <w:separator/>
      </w:r>
    </w:p>
  </w:footnote>
  <w:footnote w:type="continuationSeparator" w:id="0">
    <w:p w:rsidR="0009507D" w:rsidRDefault="0009507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3249 "/>
    <w:docVar w:name="codeok " w:val="    "/>
    <w:docVar w:name="col18" w:val=" 0 "/>
    <w:docVar w:name="colanal" w:val="  Отсутствуют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tks_info" w:val="   Единый тарифно-квалификационный справочник работ и профессий рабочих. Выпуск 51. Разделы: &quot;Производство алкогольной и безалкогольной продукции&quot;, &quot;Хлебопекарно-макаронное производство&quot;, &quot;Кондитерское производство&quot;, &quot;Крахмалопаточное производство&quot;, &quot;Производство сахара&quot;, &quot;Производство пищевых концентратов&quot;, &quot;Табачно-махорочное и ферментационное производства&quot;, &quot;Эфиромасличное производство&quot;, &quot;Производство чая&quot;, &quot;Парфюмерно-косметическое производство&quot;, &quot;Масложировое производство&quot;, &quot;Добыча и производство поваренной соли&quot;, &quot;Добыча и переработка солодкового корня&quot;, &quot;Элеваторное, мукомольно-крупяное и комбикормовое производства&quot;, &quot;Торговля и общественное питание&quot;, &quot;Производство консервов&quot; (утв. постановлением Минтруда России от 5 марта 2004 г. N 30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0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4 "/>
    <w:docVar w:name="oborud" w:val=" Картофелечистка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3DE2ABEC0094442B4AEA003FF37FC80"/>
    <w:docVar w:name="rm_id" w:val="108"/>
    <w:docVar w:name="rm_name" w:val="                                          "/>
    <w:docVar w:name="rm_number" w:val=" 11091/034 "/>
    <w:docVar w:name="s_050" w:val="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нет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Пищевые продукты "/>
    <w:docVar w:name="trud_measures" w:val="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нет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F94660"/>
    <w:rsid w:val="000024F1"/>
    <w:rsid w:val="00025683"/>
    <w:rsid w:val="00046815"/>
    <w:rsid w:val="0005566C"/>
    <w:rsid w:val="00062A50"/>
    <w:rsid w:val="000860ED"/>
    <w:rsid w:val="000905BE"/>
    <w:rsid w:val="0009507D"/>
    <w:rsid w:val="000D1F5B"/>
    <w:rsid w:val="000F27E0"/>
    <w:rsid w:val="00110025"/>
    <w:rsid w:val="001429B1"/>
    <w:rsid w:val="00145419"/>
    <w:rsid w:val="001456F8"/>
    <w:rsid w:val="0015635F"/>
    <w:rsid w:val="001607C8"/>
    <w:rsid w:val="00182DB1"/>
    <w:rsid w:val="001B5EB1"/>
    <w:rsid w:val="001F4D8D"/>
    <w:rsid w:val="00232C8F"/>
    <w:rsid w:val="00234932"/>
    <w:rsid w:val="00244615"/>
    <w:rsid w:val="00256A27"/>
    <w:rsid w:val="0027725E"/>
    <w:rsid w:val="002A0605"/>
    <w:rsid w:val="002E55C6"/>
    <w:rsid w:val="00305B2F"/>
    <w:rsid w:val="00345F77"/>
    <w:rsid w:val="00367816"/>
    <w:rsid w:val="003723C1"/>
    <w:rsid w:val="003876C3"/>
    <w:rsid w:val="003947ED"/>
    <w:rsid w:val="003C24DB"/>
    <w:rsid w:val="003C5C39"/>
    <w:rsid w:val="004006BA"/>
    <w:rsid w:val="0040104A"/>
    <w:rsid w:val="00402CAC"/>
    <w:rsid w:val="00426D88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90DF4"/>
    <w:rsid w:val="005A260B"/>
    <w:rsid w:val="005A3A36"/>
    <w:rsid w:val="005B466C"/>
    <w:rsid w:val="005B7FE8"/>
    <w:rsid w:val="005C0A9A"/>
    <w:rsid w:val="005E5267"/>
    <w:rsid w:val="005F6B08"/>
    <w:rsid w:val="0068362D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8431D"/>
    <w:rsid w:val="00785A4C"/>
    <w:rsid w:val="00792D0C"/>
    <w:rsid w:val="00794CBD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57CB1"/>
    <w:rsid w:val="00967790"/>
    <w:rsid w:val="0098630F"/>
    <w:rsid w:val="009B6C98"/>
    <w:rsid w:val="00A100AB"/>
    <w:rsid w:val="00A12349"/>
    <w:rsid w:val="00A56D1C"/>
    <w:rsid w:val="00A7346C"/>
    <w:rsid w:val="00A87B75"/>
    <w:rsid w:val="00A91908"/>
    <w:rsid w:val="00AA4551"/>
    <w:rsid w:val="00AA46ED"/>
    <w:rsid w:val="00AA4DCC"/>
    <w:rsid w:val="00AB5345"/>
    <w:rsid w:val="00AD14A4"/>
    <w:rsid w:val="00AD7C32"/>
    <w:rsid w:val="00AF796F"/>
    <w:rsid w:val="00B04F25"/>
    <w:rsid w:val="00B94888"/>
    <w:rsid w:val="00BA5029"/>
    <w:rsid w:val="00BC2F3C"/>
    <w:rsid w:val="00C02721"/>
    <w:rsid w:val="00C03F4A"/>
    <w:rsid w:val="00C31869"/>
    <w:rsid w:val="00C65B7C"/>
    <w:rsid w:val="00C72B4C"/>
    <w:rsid w:val="00C91333"/>
    <w:rsid w:val="00CD41A9"/>
    <w:rsid w:val="00CE3307"/>
    <w:rsid w:val="00D76DF8"/>
    <w:rsid w:val="00DB1272"/>
    <w:rsid w:val="00DB5302"/>
    <w:rsid w:val="00DD6B1F"/>
    <w:rsid w:val="00E124F4"/>
    <w:rsid w:val="00E36337"/>
    <w:rsid w:val="00E43EDA"/>
    <w:rsid w:val="00E456FD"/>
    <w:rsid w:val="00EB72AD"/>
    <w:rsid w:val="00EC37A1"/>
    <w:rsid w:val="00EF07A3"/>
    <w:rsid w:val="00EF3DC4"/>
    <w:rsid w:val="00F31AF6"/>
    <w:rsid w:val="00F76072"/>
    <w:rsid w:val="00F94660"/>
    <w:rsid w:val="00FB001B"/>
    <w:rsid w:val="00FB24BF"/>
    <w:rsid w:val="00FD0BA7"/>
    <w:rsid w:val="00FD2BA8"/>
    <w:rsid w:val="00FE21DE"/>
    <w:rsid w:val="00FF1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16</cp:revision>
  <dcterms:created xsi:type="dcterms:W3CDTF">2016-07-20T09:03:00Z</dcterms:created>
  <dcterms:modified xsi:type="dcterms:W3CDTF">2016-11-25T06:29:00Z</dcterms:modified>
</cp:coreProperties>
</file>